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02C7" w14:textId="77777777" w:rsidR="00731423" w:rsidRDefault="00731423" w:rsidP="007314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BUTLER</w:t>
      </w:r>
      <w:r>
        <w:rPr>
          <w:rFonts w:cs="Times New Roman"/>
          <w:szCs w:val="24"/>
        </w:rPr>
        <w:t xml:space="preserve">       (fl.1496)</w:t>
      </w:r>
    </w:p>
    <w:p w14:paraId="20DD64EF" w14:textId="77777777" w:rsidR="00731423" w:rsidRDefault="00731423" w:rsidP="007314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Northampton.</w:t>
      </w:r>
    </w:p>
    <w:p w14:paraId="6875FA17" w14:textId="77777777" w:rsidR="00731423" w:rsidRDefault="00731423" w:rsidP="00731423">
      <w:pPr>
        <w:pStyle w:val="NoSpacing"/>
        <w:rPr>
          <w:rFonts w:cs="Times New Roman"/>
          <w:szCs w:val="24"/>
        </w:rPr>
      </w:pPr>
    </w:p>
    <w:p w14:paraId="11083952" w14:textId="77777777" w:rsidR="00731423" w:rsidRDefault="00731423" w:rsidP="00731423">
      <w:pPr>
        <w:pStyle w:val="NoSpacing"/>
        <w:rPr>
          <w:rFonts w:cs="Times New Roman"/>
          <w:szCs w:val="24"/>
        </w:rPr>
      </w:pPr>
    </w:p>
    <w:p w14:paraId="038BC706" w14:textId="77777777" w:rsidR="00731423" w:rsidRDefault="00731423" w:rsidP="007314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1496</w:t>
      </w:r>
      <w:r>
        <w:rPr>
          <w:rFonts w:cs="Times New Roman"/>
          <w:szCs w:val="24"/>
        </w:rPr>
        <w:tab/>
        <w:t>He made his Will.</w:t>
      </w:r>
    </w:p>
    <w:p w14:paraId="245EE88E" w14:textId="77777777" w:rsidR="00731423" w:rsidRDefault="00731423" w:rsidP="007314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680C4BFA" w14:textId="77777777" w:rsidR="00731423" w:rsidRDefault="00731423" w:rsidP="00731423">
      <w:pPr>
        <w:pStyle w:val="NoSpacing"/>
        <w:rPr>
          <w:rFonts w:cs="Times New Roman"/>
          <w:szCs w:val="24"/>
        </w:rPr>
      </w:pPr>
    </w:p>
    <w:p w14:paraId="3ACB9F18" w14:textId="77777777" w:rsidR="00731423" w:rsidRDefault="00731423" w:rsidP="00731423">
      <w:pPr>
        <w:pStyle w:val="NoSpacing"/>
        <w:rPr>
          <w:rFonts w:cs="Times New Roman"/>
          <w:szCs w:val="24"/>
        </w:rPr>
      </w:pPr>
    </w:p>
    <w:p w14:paraId="30A33D6D" w14:textId="77777777" w:rsidR="00731423" w:rsidRDefault="00731423" w:rsidP="007314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7589E4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DFC0E" w14:textId="77777777" w:rsidR="00731423" w:rsidRDefault="00731423" w:rsidP="009139A6">
      <w:r>
        <w:separator/>
      </w:r>
    </w:p>
  </w:endnote>
  <w:endnote w:type="continuationSeparator" w:id="0">
    <w:p w14:paraId="6D0FACC8" w14:textId="77777777" w:rsidR="00731423" w:rsidRDefault="007314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66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CE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23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A7" w14:textId="77777777" w:rsidR="00731423" w:rsidRDefault="00731423" w:rsidP="009139A6">
      <w:r>
        <w:separator/>
      </w:r>
    </w:p>
  </w:footnote>
  <w:footnote w:type="continuationSeparator" w:id="0">
    <w:p w14:paraId="38F42D49" w14:textId="77777777" w:rsidR="00731423" w:rsidRDefault="007314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21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48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9A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2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31423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1A46"/>
  <w15:chartTrackingRefBased/>
  <w15:docId w15:val="{933C73F0-43A8-444E-A33C-F5896B91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14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2025-06-18T18:53:00Z</dcterms:created>
  <dcterms:modified xsi:type="dcterms:W3CDTF">2025-06-18T18:54:00Z</dcterms:modified>
</cp:coreProperties>
</file>